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Sutton Coldfield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Sutton Coldfield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Sutton Coldfield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Sutton Coldfield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Sutton Coldfield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Sutton Coldfield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65.4% </w:t>
      </w:r>
      <w:r w:rsidRPr="004747BF">
        <w:rPr>
          <w:rFonts w:ascii="Libre Franklin Light" w:eastAsia="Times New Roman" w:hAnsi="Libre Franklin Light" w:cs="Calibri Light"/>
        </w:rPr>
        <w:t xml:space="preserve">of those respondents classified as PGSI 8+ in Sutton Coldfield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Sutton Coldfield is estimated to be </w:t>
      </w:r>
      <w:r w:rsidRPr="00773DF7">
        <w:rPr>
          <w:rFonts w:ascii="Libre Franklin Light" w:eastAsia="Times New Roman" w:hAnsi="Libre Franklin Light" w:cs="Calibri Light"/>
          <w:b/>
          <w:bCs/>
          <w:color w:val="C45911" w:themeColor="accent2" w:themeShade="BF"/>
        </w:rPr>
        <w:t xml:space="preserve">£1,460,143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Sutton Coldfield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Sutton Coldfield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Sutton Coldfield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Sutton Coldfield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utton Coldfiel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Sutton Coldfield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utton Coldfiel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Sutton Coldfield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Sutton Coldfield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65.4%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utton Coldfiel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Sutton Coldfield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Sutton Coldfield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Sutton Coldfield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Sutton Coldfield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Sutton Coldfield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Sutton Coldfield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£1,460,143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Sutton Coldfield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£23,783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£491,853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£35,235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£9,910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£18,168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£881,194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£1,460,143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Sutton Coldfield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Sutton Coldfield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Sutton Coldfield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Sutton Coldfield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Sutton Coldfield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Sutton Coldfield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Sutton Coldfield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Sutton Coldfield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Sutton Coldfield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19.0%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Sutton Coldfield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Sutton Coldfield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Sutton Coldfield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B4A4C05-59E6-407F-970B-D0442519FD2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